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5042C" w14:textId="77777777" w:rsidR="002846A2" w:rsidRDefault="002846A2" w:rsidP="002846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SCHOKFORTH</w:t>
      </w:r>
      <w:r>
        <w:rPr>
          <w:rFonts w:ascii="Times New Roman" w:hAnsi="Times New Roman" w:cs="Times New Roman"/>
          <w:sz w:val="24"/>
          <w:szCs w:val="24"/>
        </w:rPr>
        <w:t xml:space="preserve">      (fl.1442)</w:t>
      </w:r>
    </w:p>
    <w:p w14:paraId="2D5DEE84" w14:textId="77777777" w:rsidR="002846A2" w:rsidRDefault="002846A2" w:rsidP="002846A2">
      <w:pPr>
        <w:rPr>
          <w:rFonts w:ascii="Times New Roman" w:hAnsi="Times New Roman" w:cs="Times New Roman"/>
          <w:sz w:val="24"/>
          <w:szCs w:val="24"/>
        </w:rPr>
      </w:pPr>
    </w:p>
    <w:p w14:paraId="07941253" w14:textId="77777777" w:rsidR="002846A2" w:rsidRDefault="002846A2" w:rsidP="002846A2">
      <w:pPr>
        <w:rPr>
          <w:rFonts w:ascii="Times New Roman" w:hAnsi="Times New Roman" w:cs="Times New Roman"/>
          <w:sz w:val="24"/>
          <w:szCs w:val="24"/>
        </w:rPr>
      </w:pPr>
    </w:p>
    <w:p w14:paraId="568FC1DC" w14:textId="77777777" w:rsidR="002846A2" w:rsidRDefault="002846A2" w:rsidP="002846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Schokforth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40CE83E" w14:textId="77777777" w:rsidR="002846A2" w:rsidRDefault="002846A2" w:rsidP="002846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(“Sudbury Wills” vol.1 p.79)</w:t>
      </w:r>
    </w:p>
    <w:p w14:paraId="5E366BC3" w14:textId="77777777" w:rsidR="002846A2" w:rsidRDefault="002846A2" w:rsidP="002846A2">
      <w:pPr>
        <w:rPr>
          <w:rFonts w:ascii="Times New Roman" w:hAnsi="Times New Roman" w:cs="Times New Roman"/>
          <w:sz w:val="24"/>
          <w:szCs w:val="24"/>
        </w:rPr>
      </w:pPr>
    </w:p>
    <w:p w14:paraId="68D0FE7D" w14:textId="77777777" w:rsidR="002846A2" w:rsidRDefault="002846A2" w:rsidP="002846A2">
      <w:pPr>
        <w:rPr>
          <w:rFonts w:ascii="Times New Roman" w:hAnsi="Times New Roman" w:cs="Times New Roman"/>
          <w:sz w:val="24"/>
          <w:szCs w:val="24"/>
        </w:rPr>
      </w:pPr>
    </w:p>
    <w:p w14:paraId="34BFFBC5" w14:textId="77777777" w:rsidR="002846A2" w:rsidRDefault="002846A2" w:rsidP="002846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Oct.1442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Thelnetham</w:t>
      </w:r>
      <w:proofErr w:type="spellEnd"/>
      <w:r>
        <w:rPr>
          <w:rFonts w:ascii="Times New Roman" w:hAnsi="Times New Roman" w:cs="Times New Roman"/>
          <w:sz w:val="24"/>
          <w:szCs w:val="24"/>
        </w:rPr>
        <w:t>,  Suffolk(q.v.), bequeathed him a bushel</w:t>
      </w:r>
    </w:p>
    <w:p w14:paraId="442A7FCB" w14:textId="77777777" w:rsidR="002846A2" w:rsidRDefault="002846A2" w:rsidP="002846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barley.   (ibid.)</w:t>
      </w:r>
    </w:p>
    <w:p w14:paraId="2D7576AC" w14:textId="77777777" w:rsidR="002846A2" w:rsidRDefault="002846A2" w:rsidP="002846A2">
      <w:pPr>
        <w:rPr>
          <w:rFonts w:ascii="Times New Roman" w:hAnsi="Times New Roman" w:cs="Times New Roman"/>
          <w:sz w:val="24"/>
          <w:szCs w:val="24"/>
        </w:rPr>
      </w:pPr>
    </w:p>
    <w:p w14:paraId="0E567BDB" w14:textId="77777777" w:rsidR="002846A2" w:rsidRDefault="002846A2" w:rsidP="002846A2">
      <w:pPr>
        <w:rPr>
          <w:rFonts w:ascii="Times New Roman" w:hAnsi="Times New Roman" w:cs="Times New Roman"/>
          <w:sz w:val="24"/>
          <w:szCs w:val="24"/>
        </w:rPr>
      </w:pPr>
    </w:p>
    <w:p w14:paraId="26DA2C18" w14:textId="77777777" w:rsidR="002846A2" w:rsidRDefault="002846A2" w:rsidP="002846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July 2019</w:t>
      </w:r>
    </w:p>
    <w:p w14:paraId="6F1163E3" w14:textId="77777777" w:rsidR="006B2F86" w:rsidRPr="00E71FC3" w:rsidRDefault="002846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AC48A" w14:textId="77777777" w:rsidR="002846A2" w:rsidRDefault="002846A2" w:rsidP="00E71FC3">
      <w:r>
        <w:separator/>
      </w:r>
    </w:p>
  </w:endnote>
  <w:endnote w:type="continuationSeparator" w:id="0">
    <w:p w14:paraId="02573FB1" w14:textId="77777777" w:rsidR="002846A2" w:rsidRDefault="002846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FA67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1F2E7" w14:textId="77777777" w:rsidR="002846A2" w:rsidRDefault="002846A2" w:rsidP="00E71FC3">
      <w:r>
        <w:separator/>
      </w:r>
    </w:p>
  </w:footnote>
  <w:footnote w:type="continuationSeparator" w:id="0">
    <w:p w14:paraId="2A4CBFAC" w14:textId="77777777" w:rsidR="002846A2" w:rsidRDefault="002846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6A2"/>
    <w:rsid w:val="001A7C09"/>
    <w:rsid w:val="002846A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471C4"/>
  <w15:chartTrackingRefBased/>
  <w15:docId w15:val="{0C27BB45-DEB3-4C0A-8778-ED5EA0D2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6A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2019-08-01T21:08:00Z</dcterms:created>
  <dcterms:modified xsi:type="dcterms:W3CDTF">2019-08-01T21:08:00Z</dcterms:modified>
</cp:coreProperties>
</file>